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3BACB8">
      <w:pPr>
        <w:jc w:val="both"/>
        <w:rPr>
          <w:rFonts w:ascii="StobiSerif Regular" w:hAnsi="StobiSerif Regular" w:eastAsia="Arial Unicode MS" w:cs="Tahoma"/>
          <w:sz w:val="20"/>
          <w:szCs w:val="20"/>
          <w:lang w:val="en-US"/>
        </w:rPr>
      </w:pPr>
      <w:r>
        <w:rPr>
          <w:rFonts w:ascii="StobiSerif Regular" w:hAnsi="StobiSerif Regular" w:eastAsia="Arial Unicode MS" w:cs="Tahoma"/>
          <w:sz w:val="20"/>
          <w:szCs w:val="20"/>
          <w:lang w:val="mk-MK"/>
        </w:rPr>
        <w:tab/>
      </w:r>
    </w:p>
    <w:p w14:paraId="36653310">
      <w:pPr>
        <w:rPr>
          <w:sz w:val="20"/>
          <w:szCs w:val="20"/>
          <w:lang w:val="mk-MK"/>
        </w:rPr>
      </w:pPr>
      <w:r>
        <w:rPr>
          <w:lang w:val="mk-MK"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657860</wp:posOffset>
                </wp:positionV>
                <wp:extent cx="7119620" cy="1475105"/>
                <wp:effectExtent l="0" t="0" r="0" b="0"/>
                <wp:wrapSquare wrapText="largest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9620" cy="14751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"/>
                              <w:gridCol w:w="110"/>
                              <w:gridCol w:w="210"/>
                              <w:gridCol w:w="153"/>
                              <w:gridCol w:w="172"/>
                              <w:gridCol w:w="188"/>
                              <w:gridCol w:w="138"/>
                              <w:gridCol w:w="228"/>
                              <w:gridCol w:w="25"/>
                              <w:gridCol w:w="322"/>
                              <w:gridCol w:w="12"/>
                              <w:gridCol w:w="313"/>
                              <w:gridCol w:w="47"/>
                              <w:gridCol w:w="278"/>
                              <w:gridCol w:w="81"/>
                              <w:gridCol w:w="244"/>
                              <w:gridCol w:w="114"/>
                              <w:gridCol w:w="211"/>
                              <w:gridCol w:w="146"/>
                              <w:gridCol w:w="179"/>
                              <w:gridCol w:w="167"/>
                              <w:gridCol w:w="255"/>
                              <w:gridCol w:w="141"/>
                              <w:gridCol w:w="283"/>
                              <w:gridCol w:w="89"/>
                              <w:gridCol w:w="164"/>
                              <w:gridCol w:w="229"/>
                              <w:gridCol w:w="189"/>
                              <w:gridCol w:w="164"/>
                              <w:gridCol w:w="258"/>
                              <w:gridCol w:w="100"/>
                              <w:gridCol w:w="322"/>
                              <w:gridCol w:w="69"/>
                              <w:gridCol w:w="353"/>
                              <w:gridCol w:w="22"/>
                              <w:gridCol w:w="373"/>
                              <w:gridCol w:w="27"/>
                              <w:gridCol w:w="359"/>
                              <w:gridCol w:w="63"/>
                              <w:gridCol w:w="301"/>
                              <w:gridCol w:w="121"/>
                              <w:gridCol w:w="254"/>
                              <w:gridCol w:w="168"/>
                              <w:gridCol w:w="207"/>
                              <w:gridCol w:w="215"/>
                              <w:gridCol w:w="159"/>
                              <w:gridCol w:w="263"/>
                              <w:gridCol w:w="112"/>
                              <w:gridCol w:w="310"/>
                              <w:gridCol w:w="65"/>
                              <w:gridCol w:w="357"/>
                              <w:gridCol w:w="18"/>
                              <w:gridCol w:w="371"/>
                              <w:gridCol w:w="33"/>
                              <w:gridCol w:w="342"/>
                              <w:gridCol w:w="80"/>
                              <w:gridCol w:w="338"/>
                              <w:gridCol w:w="84"/>
                              <w:gridCol w:w="398"/>
                            </w:tblGrid>
                            <w:tr w14:paraId="54AD02F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1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F2E8F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F8A012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CC726C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46461C0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36440F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0EF20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44026E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518C43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6A66920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4E1558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033606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5A845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9D8F75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AC9B1E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49749D7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" w:type="dxa"/>
                                  <w:gridSpan w:val="2"/>
                                </w:tcPr>
                                <w:p w14:paraId="63B6D1F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0D00B0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3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D2C502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899FF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03410B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75734F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0EA155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31024B7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F30767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306693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1E6FA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47F6F75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294EF1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04DCDDF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6834BC5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3CB8DAEF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5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255AE3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30AC9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7EDF66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2B80580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4DC83F4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289831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1B77DF4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0A8A5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1714899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1C6795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gridSpan w:val="6"/>
                                </w:tcPr>
                                <w:p w14:paraId="48C1C263">
                                  <w:pPr>
                                    <w:snapToGrid w:val="0"/>
                                    <w:jc w:val="center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  <w:p w14:paraId="4D2BB2FD">
                                  <w:pPr>
                                    <w:jc w:val="center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Период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</w:tcPr>
                                <w:p w14:paraId="4AF2F4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061FE95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5" w:type="dxa"/>
                                  <w:gridSpan w:val="7"/>
                                </w:tcPr>
                                <w:p w14:paraId="07CFF1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Контролор</w:t>
                                  </w:r>
                                </w:p>
                                <w:p w14:paraId="56E4E227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352C1A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2B6179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D52A6B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733B013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33344B7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E9CEE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6EC06C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550F66E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BA1D62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2DEC2E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3D8927D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AAB381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336C2C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BC385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8FFA04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52155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608BFFD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27B10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AF3147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E35A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5CC23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2EA7B2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6074E7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8AE58F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21A9D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21E0D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3640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4310E1A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3BDA0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DEABCA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8B6403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4B52F1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E22D81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5628BB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7BD4C9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30A14F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5EADB4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A99FF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D558B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6C813A9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6968E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3152464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47FB2E80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2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606D71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</w:tcPr>
                                <w:p w14:paraId="151448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0263CB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</w:tcPr>
                                <w:p w14:paraId="0B4B66F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009CF6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D91422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093F9A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9DC419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3E19A4E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1F1209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29249F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5123BB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</w:tcPr>
                                <w:p w14:paraId="598518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3F9F705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5A9B35B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485C61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05A514F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02230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5FC79D8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D4B4D3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900D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C5BC51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6398A2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857EF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8D80E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DE3A88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2346D6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5F3262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B54DB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0610FE7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4B7D95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7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540AD1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1" w:type="dxa"/>
                                  <w:gridSpan w:val="6"/>
                                </w:tcPr>
                                <w:p w14:paraId="2A010F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Вид работа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D91D83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3" w:type="dxa"/>
                                  <w:gridSpan w:val="15"/>
                                </w:tcPr>
                                <w:p w14:paraId="26FDA73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Идентификационен број</w:t>
                                  </w:r>
                                </w:p>
                                <w:p w14:paraId="4AE5880D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(EM</w:t>
                                  </w: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БС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BEBBE4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4" w:type="dxa"/>
                                  <w:gridSpan w:val="33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4A7E869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Резервни кодекси</w:t>
                                  </w:r>
                                </w:p>
                              </w:tc>
                            </w:tr>
                            <w:tr w14:paraId="7B647B21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DFC21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D9BB6E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DB97CB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CD6396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445FFDA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67C16D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D6F5F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98910F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E07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674B3A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09C0DE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C3F08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C281D0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2079E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8B854D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4275BB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B8F94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2DE5F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86453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DC5F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E21A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71543F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DD7505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F12EA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ED7F82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BA18E8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B90B42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1A986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1E4C2F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644EF3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1625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51.8pt;height:116.15pt;width:560.6pt;mso-position-horizontal:center;mso-position-horizontal-relative:margin;mso-position-vertical-relative:page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JWfptYAAAAJAQAADwAAAAAAAAABACAAAAAiAAAAZHJzL2Rv&#10;d25yZXYueG1sUEsBAhQAFAAAAAgAh07iQK1UVF3KAQAAuAMAAA4AAAAAAAAAAQAgAAAAJQEAAGRy&#10;cy9lMm9Eb2MueG1sUEsFBgAAAAAGAAYAWQEAAGEFAAAAAA==&#10;">
                <v:fill on="t" opacity="0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108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"/>
                        <w:gridCol w:w="110"/>
                        <w:gridCol w:w="210"/>
                        <w:gridCol w:w="153"/>
                        <w:gridCol w:w="172"/>
                        <w:gridCol w:w="188"/>
                        <w:gridCol w:w="138"/>
                        <w:gridCol w:w="228"/>
                        <w:gridCol w:w="25"/>
                        <w:gridCol w:w="322"/>
                        <w:gridCol w:w="12"/>
                        <w:gridCol w:w="313"/>
                        <w:gridCol w:w="47"/>
                        <w:gridCol w:w="278"/>
                        <w:gridCol w:w="81"/>
                        <w:gridCol w:w="244"/>
                        <w:gridCol w:w="114"/>
                        <w:gridCol w:w="211"/>
                        <w:gridCol w:w="146"/>
                        <w:gridCol w:w="179"/>
                        <w:gridCol w:w="167"/>
                        <w:gridCol w:w="255"/>
                        <w:gridCol w:w="141"/>
                        <w:gridCol w:w="283"/>
                        <w:gridCol w:w="89"/>
                        <w:gridCol w:w="164"/>
                        <w:gridCol w:w="229"/>
                        <w:gridCol w:w="189"/>
                        <w:gridCol w:w="164"/>
                        <w:gridCol w:w="258"/>
                        <w:gridCol w:w="100"/>
                        <w:gridCol w:w="322"/>
                        <w:gridCol w:w="69"/>
                        <w:gridCol w:w="353"/>
                        <w:gridCol w:w="22"/>
                        <w:gridCol w:w="373"/>
                        <w:gridCol w:w="27"/>
                        <w:gridCol w:w="359"/>
                        <w:gridCol w:w="63"/>
                        <w:gridCol w:w="301"/>
                        <w:gridCol w:w="121"/>
                        <w:gridCol w:w="254"/>
                        <w:gridCol w:w="168"/>
                        <w:gridCol w:w="207"/>
                        <w:gridCol w:w="215"/>
                        <w:gridCol w:w="159"/>
                        <w:gridCol w:w="263"/>
                        <w:gridCol w:w="112"/>
                        <w:gridCol w:w="310"/>
                        <w:gridCol w:w="65"/>
                        <w:gridCol w:w="357"/>
                        <w:gridCol w:w="18"/>
                        <w:gridCol w:w="371"/>
                        <w:gridCol w:w="33"/>
                        <w:gridCol w:w="342"/>
                        <w:gridCol w:w="80"/>
                        <w:gridCol w:w="338"/>
                        <w:gridCol w:w="84"/>
                        <w:gridCol w:w="398"/>
                      </w:tblGrid>
                      <w:tr w14:paraId="54AD02F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1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0F2E8F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F8A012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CC726C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46461C0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36440F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0EF20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44026E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518C43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6A66920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4E1558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033606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5A845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9D8F75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AC9B1E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49749D7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1" w:type="dxa"/>
                            <w:gridSpan w:val="2"/>
                          </w:tcPr>
                          <w:p w14:paraId="63B6D1F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0D00B0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3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D2C502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86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899FF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03410B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75734F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0EA1551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31024B7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F30767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306693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1E6FA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47F6F75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294EF1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04DCDDF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6834BC5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3CB8DAEF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5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255AE3B2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30AC9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7EDF66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2B80580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4DC83F4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289831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1B77DF4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0A8A5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1714899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1C6795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gridSpan w:val="6"/>
                          </w:tcPr>
                          <w:p w14:paraId="48C1C263">
                            <w:pPr>
                              <w:snapToGrid w:val="0"/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  <w:p w14:paraId="4D2BB2FD">
                            <w:pPr>
                              <w:jc w:val="center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Период</w:t>
                            </w:r>
                          </w:p>
                        </w:tc>
                        <w:tc>
                          <w:tcPr>
                            <w:tcW w:w="353" w:type="dxa"/>
                            <w:gridSpan w:val="2"/>
                          </w:tcPr>
                          <w:p w14:paraId="4AF2F4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061FE95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525" w:type="dxa"/>
                            <w:gridSpan w:val="7"/>
                          </w:tcPr>
                          <w:p w14:paraId="07CFF1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Контролор</w:t>
                            </w:r>
                          </w:p>
                          <w:p w14:paraId="56E4E227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352C1A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2B6179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D52A6B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733B013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33344B7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E9CEE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6EC06C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550F66E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BA1D62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2DEC2E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3D8927D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AAB381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336C2C11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BC385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8FFA04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52155D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608BFFD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27B10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AF3147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E35A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5CC23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2EA7B2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6074E7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8AE58F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21A9D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121E0D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3640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4310E1A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3BDA0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DEABCA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8B6403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4B52F1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E22D81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5628BB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7BD4C9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30A14F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5EADB4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A99FF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D558B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6C813A9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6968E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single" w:color="000000" w:sz="4" w:space="0"/>
                              <w:right w:val="single" w:color="000000" w:sz="4" w:space="0"/>
                            </w:tcBorders>
                          </w:tcPr>
                          <w:p w14:paraId="3152464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47FB2E80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2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1606D71C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</w:tcPr>
                          <w:p w14:paraId="151448B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0263CB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" w:type="dxa"/>
                            <w:gridSpan w:val="2"/>
                          </w:tcPr>
                          <w:p w14:paraId="0B4B66F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009CF6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D91422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093F9A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9DC419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3E19A4E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1F1209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29249F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5123BB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</w:tcPr>
                          <w:p w14:paraId="598518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3F9F705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5A9B35B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485C61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05A514F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02230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5FC79D8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D4B4D3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900D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C5BC51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6398A2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857EF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8D80E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DE3A882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2346D611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5F3262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B54DB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right w:val="single" w:color="000000" w:sz="4" w:space="0"/>
                            </w:tcBorders>
                          </w:tcPr>
                          <w:p w14:paraId="0610FE7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4B7D95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7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540AD1DE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971" w:type="dxa"/>
                            <w:gridSpan w:val="6"/>
                          </w:tcPr>
                          <w:p w14:paraId="2A010F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Вид работа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D91D83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793" w:type="dxa"/>
                            <w:gridSpan w:val="15"/>
                          </w:tcPr>
                          <w:p w14:paraId="26FDA73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Идентификационен број</w:t>
                            </w:r>
                          </w:p>
                          <w:p w14:paraId="4AE5880D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(EM</w:t>
                            </w:r>
                            <w:r>
                              <w:rPr>
                                <w:sz w:val="20"/>
                                <w:lang w:val="mk-MK"/>
                              </w:rPr>
                              <w:t>БС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BEBBE4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6724" w:type="dxa"/>
                            <w:gridSpan w:val="33"/>
                            <w:tcBorders>
                              <w:right w:val="single" w:color="000000" w:sz="4" w:space="0"/>
                            </w:tcBorders>
                          </w:tcPr>
                          <w:p w14:paraId="4A7E869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Резервни кодекси</w:t>
                            </w:r>
                          </w:p>
                        </w:tc>
                      </w:tr>
                      <w:tr w14:paraId="7B647B21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DFC2114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D9BB6E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DB97CB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CD6396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445FFDA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bottom w:val="single" w:color="000000" w:sz="4" w:space="0"/>
                            </w:tcBorders>
                          </w:tcPr>
                          <w:p w14:paraId="667C16D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D6F5F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98910F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E07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674B3A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09C0DE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C3F08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C281D0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62079E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8B854D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4275BB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B8F94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2DE5F1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786453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DC5F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E21A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71543F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DD7505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F12EA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ED7F82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BA18E8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6B90B42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1A986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1E4C2F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 w14:paraId="644EF3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</w:tbl>
                    <w:p w14:paraId="561625CC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304F1998">
      <w:pPr>
        <w:pStyle w:val="8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Назив на субјектот_____</w:t>
      </w:r>
      <w:r>
        <w:rPr>
          <w:b/>
          <w:sz w:val="20"/>
          <w:szCs w:val="20"/>
          <w:lang w:val="mk-MK"/>
        </w:rPr>
        <w:t>ДМУЦ-Сергеј Михајлов-Штип</w:t>
      </w:r>
      <w:r>
        <w:rPr>
          <w:sz w:val="20"/>
          <w:szCs w:val="20"/>
          <w:lang w:val="en-US"/>
        </w:rPr>
        <w:t>___________________</w:t>
      </w:r>
    </w:p>
    <w:p w14:paraId="39AAEB0D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es-ES"/>
        </w:rPr>
        <w:t xml:space="preserve">Адреса, седиште и телефон </w:t>
      </w:r>
      <w:r>
        <w:rPr>
          <w:sz w:val="20"/>
          <w:szCs w:val="20"/>
          <w:lang w:val="en-US"/>
        </w:rPr>
        <w:t>___</w:t>
      </w:r>
      <w:r>
        <w:rPr>
          <w:b/>
          <w:sz w:val="20"/>
          <w:szCs w:val="20"/>
          <w:lang w:val="mk-MK"/>
        </w:rPr>
        <w:t>Ул-рајко Жинзифов бр.14. тел-0</w:t>
      </w:r>
      <w:r>
        <w:rPr>
          <w:rFonts w:hint="default"/>
          <w:b/>
          <w:sz w:val="20"/>
          <w:szCs w:val="20"/>
          <w:lang w:val="mk-MK"/>
        </w:rPr>
        <w:t>78-268-826</w:t>
      </w:r>
      <w:r>
        <w:rPr>
          <w:sz w:val="20"/>
          <w:szCs w:val="20"/>
          <w:lang w:val="en-US"/>
        </w:rPr>
        <w:t>_</w:t>
      </w:r>
    </w:p>
    <w:p w14:paraId="5BDEAB22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___</w:t>
      </w:r>
      <w:r>
        <w:rPr>
          <w:b/>
          <w:sz w:val="20"/>
          <w:szCs w:val="20"/>
          <w:lang w:val="en-US"/>
        </w:rPr>
        <w:t>dmucsergejmihajlov_stip@yahoo.com</w:t>
      </w:r>
      <w:r>
        <w:rPr>
          <w:sz w:val="20"/>
          <w:szCs w:val="20"/>
          <w:lang w:val="mk-MK"/>
        </w:rPr>
        <w:t>______________</w:t>
      </w:r>
    </w:p>
    <w:p w14:paraId="70F8AB6E">
      <w:pPr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Единствен даночен број________</w:t>
      </w:r>
      <w:r>
        <w:rPr>
          <w:b/>
          <w:sz w:val="20"/>
          <w:szCs w:val="20"/>
          <w:lang w:val="mk-MK"/>
        </w:rPr>
        <w:t>4029973111348</w:t>
      </w:r>
      <w:r>
        <w:rPr>
          <w:sz w:val="20"/>
          <w:szCs w:val="20"/>
          <w:lang w:val="en-US"/>
        </w:rPr>
        <w:t>_________________________</w:t>
      </w:r>
    </w:p>
    <w:p w14:paraId="65105897">
      <w:pPr>
        <w:rPr>
          <w:rFonts w:ascii="StobiSerif Regular" w:hAnsi="StobiSerif Regular" w:eastAsia="Arial Unicode MS" w:cs="Tahoma"/>
          <w:sz w:val="20"/>
          <w:szCs w:val="20"/>
          <w:lang w:val="mk-MK"/>
        </w:rPr>
      </w:pPr>
    </w:p>
    <w:p w14:paraId="7CBB4848">
      <w:pPr>
        <w:jc w:val="center"/>
        <w:rPr>
          <w:rFonts w:cs="Arial"/>
          <w:b/>
          <w:sz w:val="20"/>
          <w:szCs w:val="20"/>
          <w:lang w:val="mk-MK"/>
        </w:rPr>
      </w:pPr>
      <w:r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>
        <w:rPr>
          <w:rFonts w:cs="Arial"/>
          <w:b/>
          <w:sz w:val="20"/>
          <w:szCs w:val="20"/>
          <w:lang w:val="mk-MK"/>
        </w:rPr>
        <w:t>)</w:t>
      </w:r>
    </w:p>
    <w:p w14:paraId="71E1A392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во периодот  од </w:t>
      </w:r>
      <w:r>
        <w:rPr>
          <w:rFonts w:hint="default"/>
          <w:sz w:val="20"/>
          <w:szCs w:val="20"/>
          <w:lang w:val="mk-MK"/>
        </w:rPr>
        <w:t xml:space="preserve"> 01.01</w:t>
      </w:r>
      <w:r>
        <w:rPr>
          <w:sz w:val="20"/>
          <w:szCs w:val="20"/>
          <w:lang w:val="mk-MK"/>
        </w:rPr>
        <w:t xml:space="preserve"> до </w:t>
      </w:r>
      <w:r>
        <w:rPr>
          <w:rFonts w:hint="default"/>
          <w:sz w:val="20"/>
          <w:szCs w:val="20"/>
          <w:lang w:val="mk-MK"/>
        </w:rPr>
        <w:t>31.12.</w:t>
      </w:r>
      <w:r>
        <w:rPr>
          <w:sz w:val="20"/>
          <w:szCs w:val="20"/>
          <w:lang w:val="mk-MK"/>
        </w:rPr>
        <w:t xml:space="preserve"> 20</w:t>
      </w:r>
      <w:r>
        <w:rPr>
          <w:rFonts w:hint="default"/>
          <w:sz w:val="20"/>
          <w:szCs w:val="20"/>
          <w:lang w:val="mk-MK"/>
        </w:rPr>
        <w:t>25</w:t>
      </w:r>
      <w:r>
        <w:rPr>
          <w:sz w:val="20"/>
          <w:szCs w:val="20"/>
          <w:lang w:val="mk-MK"/>
        </w:rPr>
        <w:t xml:space="preserve"> година</w:t>
      </w:r>
    </w:p>
    <w:p w14:paraId="451EB40E">
      <w:pPr>
        <w:jc w:val="center"/>
        <w:rPr>
          <w:b/>
          <w:sz w:val="20"/>
          <w:szCs w:val="20"/>
          <w:lang w:val="mk-MK"/>
        </w:rPr>
      </w:pPr>
    </w:p>
    <w:p w14:paraId="084432C8">
      <w:pPr>
        <w:rPr>
          <w:sz w:val="20"/>
          <w:szCs w:val="20"/>
          <w:lang w:val="mk-MK"/>
        </w:rPr>
      </w:pPr>
    </w:p>
    <w:tbl>
      <w:tblPr>
        <w:tblStyle w:val="4"/>
        <w:tblW w:w="1024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955"/>
        <w:gridCol w:w="5487"/>
        <w:gridCol w:w="2089"/>
        <w:gridCol w:w="16"/>
      </w:tblGrid>
      <w:tr w14:paraId="2C24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1205" w:hRule="exact"/>
        </w:trPr>
        <w:tc>
          <w:tcPr>
            <w:tcW w:w="8141" w:type="dxa"/>
            <w:gridSpan w:val="3"/>
            <w:tcBorders>
              <w:top w:val="double" w:color="000000" w:sz="2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B9C95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A104C6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  <w:r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EE0957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B3F9176">
            <w:pPr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F3E83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AA45457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89425E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4F77DA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Остварени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приходи</w:t>
            </w:r>
            <w:r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01448C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5A1BB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14:paraId="2A92A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838" w:hRule="exac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3A4235FF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B3D2FC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color="000000" w:sz="4" w:space="0"/>
            </w:tcBorders>
            <w:vAlign w:val="bottom"/>
          </w:tcPr>
          <w:p w14:paraId="73965084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К</w:t>
            </w:r>
            <w:r>
              <w:rPr>
                <w:rFonts w:cs="Arial"/>
                <w:sz w:val="20"/>
                <w:szCs w:val="20"/>
              </w:rPr>
              <w:t>ласа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9F8114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color="000000" w:sz="4" w:space="0"/>
            </w:tcBorders>
            <w:vAlign w:val="bottom"/>
          </w:tcPr>
          <w:p w14:paraId="4119BEB7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5DB90CD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EDF0BAC">
            <w:pPr>
              <w:snapToGrid w:val="0"/>
              <w:rPr>
                <w:sz w:val="20"/>
                <w:szCs w:val="20"/>
              </w:rPr>
            </w:pPr>
          </w:p>
        </w:tc>
      </w:tr>
      <w:tr w14:paraId="5A208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D5953F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37CC2B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en-US"/>
              </w:rPr>
            </w:pPr>
            <w:r>
              <w:rPr>
                <w:rFonts w:hint="default" w:cs="Arial"/>
                <w:sz w:val="20"/>
                <w:szCs w:val="20"/>
                <w:lang w:val="en-US"/>
              </w:rPr>
              <w:t>85.320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7FB2D06">
            <w:pPr>
              <w:snapToGrid w:val="0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>Техничко и срено образование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A7A5ED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b/>
                <w:bCs/>
                <w:sz w:val="20"/>
                <w:szCs w:val="20"/>
                <w:lang w:val="mk-MK"/>
              </w:rPr>
              <w:t>21.600</w:t>
            </w:r>
          </w:p>
        </w:tc>
      </w:tr>
      <w:tr w14:paraId="3F2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222E3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538FA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16D7D1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959D43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525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C3CAC3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D6C0DA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4D906E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56C73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7C4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1F5EA88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35F2C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CBDBBD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C28FF5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1F44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F0E21D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1AFC533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48AA9D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CDE18D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3B2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3192CB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ED5D96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DA6E6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6EB319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04F0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8E914B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4CA0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EA0D3C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3D86E7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90D0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574437C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99DDA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49AE7F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40B74F4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A385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E694A5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30BE83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79C4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A4EE3C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17AC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7F48B67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F1FAEA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8E2E96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EC37D0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606B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BED7F0D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233250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CDCA40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2336C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654E7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4CDC9D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631525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111381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41BA68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5395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03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6B17E3D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C81C8A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D500BC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56A577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24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A46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89D1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4F569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816B8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52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206F1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14:paraId="7FB154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403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2FED1E1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14:paraId="2638E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47AC5E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73F15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3B7FCA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ласа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34236D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AC974C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545CB0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65739F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C848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65C04173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CDC949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3BBC64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200846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EE94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2ADD8C8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BAF8A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FD42F9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E3B072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E0D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3B51830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853F51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9DFF3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8D995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612E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7B8A6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365C01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A0D14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B3CED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0C86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1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23EF6D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8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642D454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0ED0969D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0239D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6EAC2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38F8F8F">
      <w:pPr>
        <w:rPr>
          <w:sz w:val="20"/>
          <w:szCs w:val="20"/>
        </w:rPr>
      </w:pPr>
    </w:p>
    <w:p w14:paraId="0A4C41E6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BE9C99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F0B320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6C8030A2">
      <w:pPr>
        <w:rPr>
          <w:sz w:val="20"/>
          <w:szCs w:val="20"/>
          <w:lang w:val="mk-MK"/>
        </w:rPr>
      </w:pPr>
    </w:p>
    <w:p w14:paraId="22F910C3">
      <w:pPr>
        <w:rPr>
          <w:sz w:val="20"/>
          <w:szCs w:val="20"/>
          <w:lang w:val="mk-MK"/>
        </w:rPr>
      </w:pPr>
    </w:p>
    <w:p w14:paraId="06692FA6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>
        <w:rPr>
          <w:sz w:val="20"/>
          <w:szCs w:val="20"/>
          <w:lang w:val="mk-MK"/>
        </w:rPr>
        <w:t xml:space="preserve">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7E309CD7">
      <w:pPr>
        <w:rPr>
          <w:sz w:val="20"/>
          <w:szCs w:val="20"/>
          <w:lang w:val="mk-MK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358"/>
        <w:gridCol w:w="345"/>
      </w:tblGrid>
      <w:tr w14:paraId="5CA12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B59EFBA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926F0C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68FF622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3</w:t>
            </w: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B155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2</w:t>
            </w: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4C09B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0</w:t>
            </w:r>
            <w:bookmarkStart w:id="2" w:name="_GoBack"/>
            <w:bookmarkEnd w:id="2"/>
          </w:p>
        </w:tc>
      </w:tr>
    </w:tbl>
    <w:p w14:paraId="70431A2C">
      <w:pPr>
        <w:pBdr>
          <w:bottom w:val="single" w:color="000000" w:sz="8" w:space="1"/>
        </w:pBdr>
        <w:jc w:val="both"/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</w:t>
      </w:r>
      <w:r>
        <w:rPr>
          <w:rFonts w:hint="default"/>
          <w:sz w:val="20"/>
          <w:szCs w:val="20"/>
          <w:lang w:val="mk-MK"/>
        </w:rPr>
        <w:t xml:space="preserve">                                                 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mk-MK"/>
        </w:rPr>
        <w:t>Техничко и средно образование</w:t>
      </w:r>
    </w:p>
    <w:p w14:paraId="30B37B8B">
      <w:pPr>
        <w:jc w:val="both"/>
        <w:rPr>
          <w:sz w:val="20"/>
          <w:szCs w:val="20"/>
          <w:lang w:val="mk-MK"/>
        </w:rPr>
      </w:pPr>
    </w:p>
    <w:p w14:paraId="352FE213">
      <w:pPr>
        <w:jc w:val="both"/>
        <w:rPr>
          <w:sz w:val="20"/>
          <w:szCs w:val="20"/>
          <w:lang w:val="es-ES"/>
        </w:rPr>
      </w:pPr>
    </w:p>
    <w:p w14:paraId="08AAD54C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81B991D">
      <w:pPr>
        <w:jc w:val="both"/>
        <w:rPr>
          <w:sz w:val="20"/>
          <w:szCs w:val="20"/>
          <w:lang w:val="es-ES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687C8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EA996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882107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F03B73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59C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73A2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451BED3F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(Со назначување на шифра</w:t>
      </w:r>
      <w:r>
        <w:rPr>
          <w:sz w:val="20"/>
          <w:szCs w:val="20"/>
          <w:lang w:val="mk-MK"/>
        </w:rPr>
        <w:t xml:space="preserve"> 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5E3634B0">
      <w:pPr>
        <w:rPr>
          <w:sz w:val="20"/>
          <w:szCs w:val="20"/>
        </w:rPr>
      </w:pPr>
    </w:p>
    <w:p w14:paraId="6EBB7DC3">
      <w:pPr>
        <w:jc w:val="center"/>
        <w:rPr>
          <w:sz w:val="20"/>
          <w:szCs w:val="20"/>
          <w:lang w:val="mk-MK"/>
        </w:rPr>
      </w:pPr>
    </w:p>
    <w:p w14:paraId="7E84CA17">
      <w:pPr>
        <w:rPr>
          <w:sz w:val="20"/>
          <w:szCs w:val="20"/>
          <w:lang w:val="mk-MK"/>
        </w:rPr>
      </w:pPr>
      <w:r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>
        <w:rPr>
          <w:color w:val="000000"/>
          <w:sz w:val="20"/>
          <w:szCs w:val="20"/>
          <w:lang w:val="mk-MK"/>
        </w:rPr>
        <w:t>образецот</w:t>
      </w:r>
      <w:r>
        <w:rPr>
          <w:sz w:val="20"/>
          <w:szCs w:val="20"/>
          <w:lang w:val="en-US"/>
        </w:rPr>
        <w:t>:</w:t>
      </w:r>
    </w:p>
    <w:p w14:paraId="4D343935">
      <w:pPr>
        <w:rPr>
          <w:sz w:val="20"/>
          <w:szCs w:val="20"/>
          <w:lang w:val="en-US"/>
        </w:rPr>
      </w:pPr>
    </w:p>
    <w:p w14:paraId="29F57443">
      <w:pPr>
        <w:rPr>
          <w:sz w:val="20"/>
          <w:szCs w:val="20"/>
          <w:lang w:val="mk-MK"/>
        </w:rPr>
      </w:pPr>
    </w:p>
    <w:p w14:paraId="623F9B8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Потпис _____________________________</w:t>
      </w:r>
    </w:p>
    <w:p w14:paraId="45434BC4">
      <w:pPr>
        <w:ind w:left="720" w:firstLine="720"/>
        <w:rPr>
          <w:sz w:val="20"/>
          <w:szCs w:val="20"/>
        </w:rPr>
      </w:pPr>
    </w:p>
    <w:p w14:paraId="5735342E">
      <w:pPr>
        <w:rPr>
          <w:sz w:val="20"/>
          <w:szCs w:val="20"/>
          <w:lang w:val="en-US"/>
        </w:rPr>
      </w:pPr>
    </w:p>
    <w:p w14:paraId="52CFE03B">
      <w:pPr>
        <w:rPr>
          <w:rFonts w:hint="default"/>
          <w:sz w:val="20"/>
          <w:szCs w:val="20"/>
          <w:lang w:val="mk-MK"/>
        </w:rPr>
      </w:pPr>
      <w:bookmarkStart w:id="0" w:name="SwXTextPosition7127"/>
      <w:bookmarkEnd w:id="0"/>
      <w:bookmarkStart w:id="1" w:name="SwXTextPosition7124"/>
      <w:bookmarkEnd w:id="1"/>
      <w:r>
        <w:rPr>
          <w:sz w:val="20"/>
          <w:szCs w:val="20"/>
          <w:lang w:val="mk-MK"/>
        </w:rPr>
        <w:t xml:space="preserve">Во </w:t>
      </w:r>
      <w:r>
        <w:rPr>
          <w:rFonts w:hint="default"/>
          <w:sz w:val="20"/>
          <w:szCs w:val="20"/>
          <w:lang w:val="mk-MK"/>
        </w:rPr>
        <w:t xml:space="preserve">  Штип</w:t>
      </w:r>
    </w:p>
    <w:p w14:paraId="0666A8CD">
      <w:pPr>
        <w:jc w:val="right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М.П.*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Име и презиме на законскиот застапник</w:t>
      </w:r>
    </w:p>
    <w:p w14:paraId="2103FCCB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>28.02.2026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</w:p>
    <w:p w14:paraId="6FB0DC2E">
      <w:pPr>
        <w:rPr>
          <w:sz w:val="20"/>
          <w:szCs w:val="20"/>
          <w:lang w:val="mk-MK"/>
        </w:rPr>
      </w:pPr>
    </w:p>
    <w:p w14:paraId="1517B755">
      <w:pPr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 xml:space="preserve">     </w:t>
      </w:r>
      <w:r>
        <w:rPr>
          <w:sz w:val="20"/>
          <w:szCs w:val="20"/>
          <w:lang w:val="mk-MK"/>
        </w:rPr>
        <w:t>Илија</w:t>
      </w:r>
      <w:r>
        <w:rPr>
          <w:rFonts w:hint="default"/>
          <w:sz w:val="20"/>
          <w:szCs w:val="20"/>
          <w:lang w:val="mk-MK"/>
        </w:rPr>
        <w:t xml:space="preserve"> Ќосевски</w:t>
      </w:r>
    </w:p>
    <w:p w14:paraId="22FDDCD1">
      <w:pPr>
        <w:rPr>
          <w:sz w:val="20"/>
          <w:szCs w:val="20"/>
          <w:lang w:val="mk-MK"/>
        </w:rPr>
      </w:pPr>
    </w:p>
    <w:p w14:paraId="3F8EC63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Потпис __________________________</w:t>
      </w:r>
    </w:p>
    <w:p w14:paraId="31D3790F">
      <w:pPr>
        <w:rPr>
          <w:sz w:val="20"/>
          <w:szCs w:val="20"/>
          <w:lang w:val="mk-MK"/>
        </w:rPr>
      </w:pPr>
    </w:p>
    <w:p w14:paraId="0B1F79D0">
      <w:pPr>
        <w:rPr>
          <w:sz w:val="20"/>
          <w:szCs w:val="20"/>
          <w:lang w:val="mk-MK"/>
        </w:rPr>
      </w:pPr>
    </w:p>
    <w:p w14:paraId="2F7B9820">
      <w:pPr>
        <w:rPr>
          <w:sz w:val="20"/>
          <w:szCs w:val="20"/>
          <w:lang w:val="mk-MK"/>
        </w:rPr>
      </w:pPr>
    </w:p>
    <w:p w14:paraId="58563870">
      <w:pPr>
        <w:rPr>
          <w:sz w:val="20"/>
          <w:szCs w:val="20"/>
          <w:lang w:val="mk-MK"/>
        </w:rPr>
      </w:pPr>
    </w:p>
    <w:p w14:paraId="18914E51">
      <w:pPr>
        <w:rPr>
          <w:sz w:val="20"/>
          <w:szCs w:val="20"/>
          <w:lang w:val="mk-MK"/>
        </w:rPr>
      </w:pPr>
    </w:p>
    <w:p w14:paraId="1B7EF66E">
      <w:pPr>
        <w:pBdr>
          <w:bottom w:val="single" w:color="auto" w:sz="12" w:space="1"/>
        </w:pBdr>
        <w:rPr>
          <w:sz w:val="20"/>
          <w:szCs w:val="20"/>
          <w:lang w:val="mk-MK"/>
        </w:rPr>
      </w:pPr>
    </w:p>
    <w:p w14:paraId="491AD4F1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>
      <w:footerReference r:id="rId3" w:type="default"/>
      <w:pgSz w:w="11905" w:h="16837"/>
      <w:pgMar w:top="1418" w:right="1418" w:bottom="1418" w:left="1418" w:header="720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Cambria">
    <w:panose1 w:val="02040503050406030204"/>
    <w:charset w:val="CC"/>
    <w:family w:val="roman"/>
    <w:pitch w:val="default"/>
    <w:sig w:usb0="A00002EF" w:usb1="4000004B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StobiSerif Regular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7D154">
    <w:pPr>
      <w:pStyle w:val="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1"/>
    <w:rsid w:val="00093BE1"/>
    <w:rsid w:val="000C7685"/>
    <w:rsid w:val="00126C18"/>
    <w:rsid w:val="00127250"/>
    <w:rsid w:val="002C0AE0"/>
    <w:rsid w:val="00370FE2"/>
    <w:rsid w:val="005D4EEE"/>
    <w:rsid w:val="00666C00"/>
    <w:rsid w:val="006B2B7B"/>
    <w:rsid w:val="00736E0E"/>
    <w:rsid w:val="007C5A4F"/>
    <w:rsid w:val="007E6F6C"/>
    <w:rsid w:val="00823080"/>
    <w:rsid w:val="008814EE"/>
    <w:rsid w:val="009E37DF"/>
    <w:rsid w:val="00B34751"/>
    <w:rsid w:val="00B72FF0"/>
    <w:rsid w:val="00C64D3D"/>
    <w:rsid w:val="00D95092"/>
    <w:rsid w:val="00DC0857"/>
    <w:rsid w:val="00EF7956"/>
    <w:rsid w:val="00F268A3"/>
    <w:rsid w:val="07E7094D"/>
    <w:rsid w:val="34B737D9"/>
    <w:rsid w:val="44403607"/>
    <w:rsid w:val="45AD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 Narrow" w:hAnsi="Arial Narrow" w:eastAsia="Times New Roman" w:cs="Times New Roman"/>
      <w:sz w:val="22"/>
      <w:szCs w:val="24"/>
      <w:lang w:val="en-GB" w:eastAsia="ar-SA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0"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7"/>
    <w:qFormat/>
    <w:uiPriority w:val="99"/>
    <w:pPr>
      <w:spacing w:after="120"/>
    </w:pPr>
  </w:style>
  <w:style w:type="paragraph" w:styleId="7">
    <w:name w:val="caption"/>
    <w:basedOn w:val="1"/>
    <w:qFormat/>
    <w:uiPriority w:val="99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styleId="8">
    <w:name w:val="footer"/>
    <w:basedOn w:val="1"/>
    <w:link w:val="29"/>
    <w:qFormat/>
    <w:uiPriority w:val="99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34"/>
    <w:qFormat/>
    <w:uiPriority w:val="99"/>
    <w:pPr>
      <w:suppressLineNumbers/>
      <w:tabs>
        <w:tab w:val="center" w:pos="4986"/>
        <w:tab w:val="right" w:pos="9972"/>
      </w:tabs>
    </w:pPr>
  </w:style>
  <w:style w:type="paragraph" w:styleId="10">
    <w:name w:val="List"/>
    <w:basedOn w:val="6"/>
    <w:qFormat/>
    <w:uiPriority w:val="99"/>
    <w:rPr>
      <w:rFonts w:ascii="Arial" w:hAnsi="Arial" w:cs="Tahoma"/>
    </w:rPr>
  </w:style>
  <w:style w:type="character" w:styleId="11">
    <w:name w:val="page number"/>
    <w:basedOn w:val="12"/>
    <w:qFormat/>
    <w:uiPriority w:val="99"/>
    <w:rPr>
      <w:rFonts w:cs="Times New Roman"/>
    </w:rPr>
  </w:style>
  <w:style w:type="character" w:customStyle="1" w:styleId="12">
    <w:name w:val="WW-Default Paragraph Font"/>
    <w:qFormat/>
    <w:uiPriority w:val="99"/>
  </w:style>
  <w:style w:type="character" w:customStyle="1" w:styleId="13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GB" w:eastAsia="ar-SA"/>
    </w:rPr>
  </w:style>
  <w:style w:type="character" w:customStyle="1" w:styleId="14">
    <w:name w:val="Absatz-Standardschriftart"/>
    <w:qFormat/>
    <w:uiPriority w:val="99"/>
  </w:style>
  <w:style w:type="character" w:customStyle="1" w:styleId="15">
    <w:name w:val="WW-Absatz-Standardschriftart"/>
    <w:qFormat/>
    <w:uiPriority w:val="99"/>
  </w:style>
  <w:style w:type="character" w:customStyle="1" w:styleId="16">
    <w:name w:val="WW-Absatz-Standardschriftart1"/>
    <w:qFormat/>
    <w:uiPriority w:val="99"/>
  </w:style>
  <w:style w:type="character" w:customStyle="1" w:styleId="17">
    <w:name w:val="WW-Absatz-Standardschriftart11"/>
    <w:qFormat/>
    <w:uiPriority w:val="99"/>
  </w:style>
  <w:style w:type="character" w:customStyle="1" w:styleId="18">
    <w:name w:val="WW-Absatz-Standardschriftart111"/>
    <w:qFormat/>
    <w:uiPriority w:val="99"/>
  </w:style>
  <w:style w:type="character" w:customStyle="1" w:styleId="19">
    <w:name w:val="WW-Absatz-Standardschriftart1111"/>
    <w:qFormat/>
    <w:uiPriority w:val="99"/>
  </w:style>
  <w:style w:type="character" w:customStyle="1" w:styleId="20">
    <w:name w:val="WW-Absatz-Standardschriftart11111"/>
    <w:qFormat/>
    <w:uiPriority w:val="99"/>
  </w:style>
  <w:style w:type="character" w:customStyle="1" w:styleId="21">
    <w:name w:val="WW-Absatz-Standardschriftart111111"/>
    <w:qFormat/>
    <w:uiPriority w:val="99"/>
  </w:style>
  <w:style w:type="character" w:customStyle="1" w:styleId="22">
    <w:name w:val="WW-Absatz-Standardschriftart1111111"/>
    <w:qFormat/>
    <w:uiPriority w:val="99"/>
  </w:style>
  <w:style w:type="character" w:customStyle="1" w:styleId="23">
    <w:name w:val="WW-Absatz-Standardschriftart11111111"/>
    <w:qFormat/>
    <w:uiPriority w:val="99"/>
  </w:style>
  <w:style w:type="character" w:customStyle="1" w:styleId="24">
    <w:name w:val="WW-Absatz-Standardschriftart111111111"/>
    <w:qFormat/>
    <w:uiPriority w:val="99"/>
  </w:style>
  <w:style w:type="character" w:customStyle="1" w:styleId="25">
    <w:name w:val="WW-Absatz-Standardschriftart1111111111"/>
    <w:qFormat/>
    <w:uiPriority w:val="99"/>
  </w:style>
  <w:style w:type="paragraph" w:customStyle="1" w:styleId="26">
    <w:name w:val="Heading"/>
    <w:basedOn w:val="1"/>
    <w:next w:val="6"/>
    <w:qFormat/>
    <w:uiPriority w:val="99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character" w:customStyle="1" w:styleId="27">
    <w:name w:val="Body Text Char"/>
    <w:basedOn w:val="3"/>
    <w:link w:val="6"/>
    <w:semiHidden/>
    <w:qFormat/>
    <w:uiPriority w:val="99"/>
    <w:rPr>
      <w:rFonts w:ascii="Arial Narrow" w:hAnsi="Arial Narrow"/>
      <w:szCs w:val="24"/>
      <w:lang w:val="en-GB" w:eastAsia="ar-SA"/>
    </w:rPr>
  </w:style>
  <w:style w:type="paragraph" w:customStyle="1" w:styleId="28">
    <w:name w:val="Index"/>
    <w:basedOn w:val="1"/>
    <w:qFormat/>
    <w:uiPriority w:val="99"/>
    <w:pPr>
      <w:suppressLineNumbers/>
    </w:pPr>
    <w:rPr>
      <w:rFonts w:ascii="Arial" w:hAnsi="Arial" w:cs="Tahoma"/>
    </w:rPr>
  </w:style>
  <w:style w:type="character" w:customStyle="1" w:styleId="29">
    <w:name w:val="Footer Char"/>
    <w:basedOn w:val="3"/>
    <w:link w:val="8"/>
    <w:semiHidden/>
    <w:qFormat/>
    <w:uiPriority w:val="99"/>
    <w:rPr>
      <w:rFonts w:ascii="Arial Narrow" w:hAnsi="Arial Narrow"/>
      <w:szCs w:val="24"/>
      <w:lang w:val="en-GB" w:eastAsia="ar-SA"/>
    </w:rPr>
  </w:style>
  <w:style w:type="character" w:customStyle="1" w:styleId="30">
    <w:name w:val="Balloon Text Char"/>
    <w:basedOn w:val="3"/>
    <w:link w:val="5"/>
    <w:semiHidden/>
    <w:qFormat/>
    <w:uiPriority w:val="99"/>
    <w:rPr>
      <w:sz w:val="0"/>
      <w:szCs w:val="0"/>
      <w:lang w:val="en-GB" w:eastAsia="ar-SA"/>
    </w:rPr>
  </w:style>
  <w:style w:type="paragraph" w:customStyle="1" w:styleId="31">
    <w:name w:val="Table Contents"/>
    <w:basedOn w:val="1"/>
    <w:qFormat/>
    <w:uiPriority w:val="99"/>
    <w:pPr>
      <w:suppressLineNumbers/>
    </w:pPr>
  </w:style>
  <w:style w:type="paragraph" w:customStyle="1" w:styleId="32">
    <w:name w:val="Table Heading"/>
    <w:basedOn w:val="31"/>
    <w:qFormat/>
    <w:uiPriority w:val="99"/>
    <w:pPr>
      <w:jc w:val="center"/>
    </w:pPr>
    <w:rPr>
      <w:b/>
      <w:bCs/>
      <w:i/>
      <w:iCs/>
    </w:rPr>
  </w:style>
  <w:style w:type="paragraph" w:customStyle="1" w:styleId="33">
    <w:name w:val="Frame contents"/>
    <w:basedOn w:val="6"/>
    <w:qFormat/>
    <w:uiPriority w:val="99"/>
  </w:style>
  <w:style w:type="character" w:customStyle="1" w:styleId="34">
    <w:name w:val="Header Char"/>
    <w:basedOn w:val="3"/>
    <w:link w:val="9"/>
    <w:semiHidden/>
    <w:qFormat/>
    <w:uiPriority w:val="99"/>
    <w:rPr>
      <w:rFonts w:ascii="Arial Narrow" w:hAnsi="Arial Narrow"/>
      <w:szCs w:val="24"/>
      <w:lang w:val="en-GB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NONE</Company>
  <Pages>2</Pages>
  <Words>261</Words>
  <Characters>1490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2015-02-10T08:14:00Z</dcterms:created>
  <dc:creator>MF</dc:creator>
  <cp:lastModifiedBy>Sladjana Aleksovska</cp:lastModifiedBy>
  <cp:lastPrinted>2013-01-09T09:31:00Z</cp:lastPrinted>
  <dcterms:modified xsi:type="dcterms:W3CDTF">2026-02-18T07:55:57Z</dcterms:modified>
  <dc:title>Naziv na subjektot ____________________________________________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C84B78202081426ABEFDE1182EDA497B_13</vt:lpwstr>
  </property>
</Properties>
</file>